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4239" w:rsidRPr="009F5D9B" w:rsidRDefault="00B24239" w:rsidP="0072769D">
      <w:pPr>
        <w:pStyle w:val="NoSpacing"/>
        <w:jc w:val="right"/>
        <w:rPr>
          <w:rFonts w:ascii="Times New Roman" w:hAnsi="Times New Roman" w:cs="Times New Roman"/>
          <w:sz w:val="28"/>
          <w:szCs w:val="28"/>
        </w:rPr>
      </w:pPr>
      <w:r w:rsidRPr="009F5D9B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№1</w:t>
      </w:r>
      <w:r w:rsidRPr="009F5D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4239" w:rsidRDefault="00B24239" w:rsidP="0072769D">
      <w:pPr>
        <w:pStyle w:val="NoSpacing"/>
        <w:jc w:val="right"/>
        <w:rPr>
          <w:rFonts w:ascii="Times New Roman" w:hAnsi="Times New Roman" w:cs="Times New Roman"/>
          <w:sz w:val="28"/>
          <w:szCs w:val="28"/>
        </w:rPr>
      </w:pPr>
      <w:r w:rsidRPr="009F5D9B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постановлению администрации</w:t>
      </w:r>
    </w:p>
    <w:p w:rsidR="00B24239" w:rsidRDefault="00B24239" w:rsidP="0072769D">
      <w:pPr>
        <w:pStyle w:val="NoSpacing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21.10.2016г. № 473</w:t>
      </w:r>
    </w:p>
    <w:p w:rsidR="00B24239" w:rsidRDefault="00B24239" w:rsidP="0072769D">
      <w:pPr>
        <w:pStyle w:val="NoSpacing"/>
        <w:jc w:val="right"/>
        <w:rPr>
          <w:rFonts w:ascii="Times New Roman" w:hAnsi="Times New Roman" w:cs="Times New Roman"/>
          <w:sz w:val="28"/>
          <w:szCs w:val="28"/>
        </w:rPr>
      </w:pPr>
    </w:p>
    <w:p w:rsidR="00B24239" w:rsidRPr="0072769D" w:rsidRDefault="00B24239" w:rsidP="0072769D">
      <w:pPr>
        <w:pStyle w:val="NoSpacing"/>
        <w:jc w:val="right"/>
        <w:rPr>
          <w:rFonts w:ascii="Times New Roman" w:hAnsi="Times New Roman" w:cs="Times New Roman"/>
          <w:sz w:val="28"/>
          <w:szCs w:val="28"/>
        </w:rPr>
      </w:pPr>
    </w:p>
    <w:p w:rsidR="00B24239" w:rsidRPr="00125758" w:rsidRDefault="00B24239" w:rsidP="00125758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25758">
        <w:rPr>
          <w:rFonts w:ascii="Times New Roman" w:hAnsi="Times New Roman" w:cs="Times New Roman"/>
          <w:b/>
          <w:bCs/>
          <w:sz w:val="28"/>
          <w:szCs w:val="28"/>
        </w:rPr>
        <w:t>ПЕРЕЧЕНЬ МЕРОПРИЯТИЙ ПО РЕАЛИЗАЦИИ МУНИЦИПАЛЬНОЙ ПРОГРАММЫ</w:t>
      </w:r>
    </w:p>
    <w:p w:rsidR="00B24239" w:rsidRPr="007F11F7" w:rsidRDefault="00B24239" w:rsidP="00125758">
      <w:pPr>
        <w:pStyle w:val="NoSpacing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7F11F7">
        <w:rPr>
          <w:rFonts w:ascii="Times New Roman" w:hAnsi="Times New Roman" w:cs="Times New Roman"/>
          <w:sz w:val="28"/>
          <w:szCs w:val="28"/>
          <w:lang w:eastAsia="ru-RU"/>
        </w:rPr>
        <w:t>«Молодое поколение МО Сертолово»</w:t>
      </w:r>
    </w:p>
    <w:p w:rsidR="00B24239" w:rsidRDefault="00B24239" w:rsidP="00125758">
      <w:pPr>
        <w:pStyle w:val="NoSpacing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на 2017</w:t>
      </w:r>
      <w:r w:rsidRPr="007F11F7">
        <w:rPr>
          <w:rFonts w:ascii="Times New Roman" w:hAnsi="Times New Roman" w:cs="Times New Roman"/>
          <w:sz w:val="28"/>
          <w:szCs w:val="28"/>
          <w:lang w:eastAsia="ru-RU"/>
        </w:rPr>
        <w:t>-201</w:t>
      </w:r>
      <w:r>
        <w:rPr>
          <w:rFonts w:ascii="Times New Roman" w:hAnsi="Times New Roman" w:cs="Times New Roman"/>
          <w:sz w:val="28"/>
          <w:szCs w:val="28"/>
          <w:lang w:eastAsia="ru-RU"/>
        </w:rPr>
        <w:t>9</w:t>
      </w:r>
      <w:r w:rsidRPr="007F11F7">
        <w:rPr>
          <w:rFonts w:ascii="Times New Roman" w:hAnsi="Times New Roman" w:cs="Times New Roman"/>
          <w:sz w:val="28"/>
          <w:szCs w:val="28"/>
          <w:lang w:eastAsia="ru-RU"/>
        </w:rPr>
        <w:t xml:space="preserve"> годы</w:t>
      </w:r>
    </w:p>
    <w:p w:rsidR="00B24239" w:rsidRDefault="00B24239" w:rsidP="00125758">
      <w:pPr>
        <w:pStyle w:val="NoSpacing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15168" w:type="dxa"/>
        <w:tblInd w:w="-106" w:type="dxa"/>
        <w:tblLook w:val="00A0"/>
      </w:tblPr>
      <w:tblGrid>
        <w:gridCol w:w="616"/>
        <w:gridCol w:w="2609"/>
        <w:gridCol w:w="1701"/>
        <w:gridCol w:w="1221"/>
        <w:gridCol w:w="1137"/>
        <w:gridCol w:w="876"/>
        <w:gridCol w:w="840"/>
        <w:gridCol w:w="860"/>
        <w:gridCol w:w="2047"/>
        <w:gridCol w:w="3261"/>
      </w:tblGrid>
      <w:tr w:rsidR="00B24239" w:rsidRPr="009F5D9B">
        <w:trPr>
          <w:trHeight w:val="255"/>
        </w:trPr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 мероприятия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Срок исполнения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Всего(тыс. руб.)</w:t>
            </w:r>
          </w:p>
        </w:tc>
        <w:tc>
          <w:tcPr>
            <w:tcW w:w="25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Объем финансирования </w:t>
            </w:r>
          </w:p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 годам (тыс. руб.)</w:t>
            </w:r>
          </w:p>
        </w:tc>
        <w:tc>
          <w:tcPr>
            <w:tcW w:w="20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Ответственный за выполнение мероприятия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Ожидаемый результат</w:t>
            </w:r>
          </w:p>
        </w:tc>
      </w:tr>
      <w:tr w:rsidR="00B24239" w:rsidRPr="009F5D9B">
        <w:trPr>
          <w:trHeight w:val="192"/>
        </w:trPr>
        <w:tc>
          <w:tcPr>
            <w:tcW w:w="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ED04B3" w:rsidRDefault="00B24239" w:rsidP="00AE6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ED04B3" w:rsidRDefault="00B24239" w:rsidP="00AE6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ED04B3" w:rsidRDefault="00B24239" w:rsidP="00AE6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24239" w:rsidRPr="009F5D9B">
        <w:trPr>
          <w:trHeight w:val="122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39" w:rsidRPr="003660E5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660E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3660E5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660E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3660E5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660E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3660E5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660E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3660E5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660E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3660E5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660E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3660E5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660E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3660E5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660E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3660E5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660E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3660E5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660E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</w:tr>
      <w:tr w:rsidR="00B24239" w:rsidRPr="009F5D9B">
        <w:trPr>
          <w:trHeight w:val="122"/>
        </w:trPr>
        <w:tc>
          <w:tcPr>
            <w:tcW w:w="15168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39" w:rsidRPr="009153C6" w:rsidRDefault="00B24239" w:rsidP="003660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153C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Раздел 1. </w:t>
            </w:r>
            <w:r w:rsidRPr="009F5D9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Организация досуга и отдыха детей, подростков и молодежи МО Сертолово</w:t>
            </w:r>
          </w:p>
        </w:tc>
      </w:tr>
      <w:tr w:rsidR="00B24239" w:rsidRPr="009F5D9B">
        <w:trPr>
          <w:trHeight w:val="539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1.1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ED04B3" w:rsidRDefault="00B24239" w:rsidP="001B67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роведение конкурса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«А ну-ка, парни»</w:t>
            </w: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ко Дню защитника Отечества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бюджет </w:t>
            </w:r>
          </w:p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МО Сертолово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ED04B3" w:rsidRDefault="00B24239" w:rsidP="00B11F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-201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МАУ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Сертоловский КСЦ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«Спектр»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239" w:rsidRPr="00ED04B3" w:rsidRDefault="00B24239" w:rsidP="00E72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Повышение уровня гражданского и военно-патриотического воспитания молодежи</w:t>
            </w:r>
          </w:p>
        </w:tc>
      </w:tr>
      <w:tr w:rsidR="00B24239" w:rsidRPr="009F5D9B">
        <w:trPr>
          <w:trHeight w:val="549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1.2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ED04B3" w:rsidRDefault="00B24239" w:rsidP="001B67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роведение военно-патриотической игры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Зарница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бюджет </w:t>
            </w:r>
          </w:p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МО Сертолово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9F5D9B" w:rsidRDefault="00B24239" w:rsidP="00B11F5A">
            <w:pPr>
              <w:jc w:val="center"/>
            </w:pPr>
            <w:r w:rsidRPr="002E381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2017-2019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151,2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50,4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50,4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50,4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МАУ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Сертоловский КСЦ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«Спектр»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Повышение уровня гражданского и военно-патриотического воспитания молодежи</w:t>
            </w:r>
          </w:p>
        </w:tc>
      </w:tr>
      <w:tr w:rsidR="00B24239" w:rsidRPr="009F5D9B">
        <w:trPr>
          <w:trHeight w:val="54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1.3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ED04B3" w:rsidRDefault="00B24239" w:rsidP="001B67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роведение акции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Блокадный хлеб Ленинграда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бюджет </w:t>
            </w:r>
          </w:p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МО Сертолово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9F5D9B" w:rsidRDefault="00B24239" w:rsidP="00B11F5A">
            <w:pPr>
              <w:jc w:val="center"/>
            </w:pPr>
            <w:r w:rsidRPr="002E381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2017-2019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540,9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180,3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180,3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180,3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МАУ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Сертоловский КСЦ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«Спектр»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Повышение уровня гражданского и военно-патриотического воспитания молодежи</w:t>
            </w:r>
          </w:p>
        </w:tc>
      </w:tr>
      <w:tr w:rsidR="00B24239" w:rsidRPr="009F5D9B">
        <w:trPr>
          <w:trHeight w:val="371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1.4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ED04B3" w:rsidRDefault="00B24239" w:rsidP="001B67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роведение акции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Россия - Беларусь,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единая история, единое будущее»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бюджет </w:t>
            </w:r>
          </w:p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МО Сертолово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9F5D9B" w:rsidRDefault="00B24239" w:rsidP="00B11F5A">
            <w:pPr>
              <w:jc w:val="center"/>
            </w:pPr>
            <w:r w:rsidRPr="002E381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2017-2019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330,0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МАУ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Сертоловский КСЦ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«Спектр»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Повышение уровня гражданского и военно-патриотического воспитания молодежи</w:t>
            </w:r>
          </w:p>
        </w:tc>
      </w:tr>
      <w:tr w:rsidR="00B24239" w:rsidRPr="009F5D9B">
        <w:trPr>
          <w:trHeight w:val="382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39" w:rsidRPr="00903855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038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1.5.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903855" w:rsidRDefault="00B24239" w:rsidP="009038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038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Соревнования ко Дню призывника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903855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038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бюджет </w:t>
            </w:r>
          </w:p>
          <w:p w:rsidR="00B24239" w:rsidRPr="00903855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038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МО Сертолово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9F5D9B" w:rsidRDefault="00B24239" w:rsidP="00B11F5A">
            <w:pPr>
              <w:jc w:val="center"/>
            </w:pPr>
            <w:r w:rsidRPr="009038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2017-2019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903855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903855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903855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903855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903855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038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МАУ «Сертоловский КСЦ «Спектр»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Повышение уровня гражданского и военно-патриотического воспитания молодежи</w:t>
            </w:r>
          </w:p>
        </w:tc>
      </w:tr>
      <w:tr w:rsidR="00B24239" w:rsidRPr="009F5D9B">
        <w:trPr>
          <w:trHeight w:val="232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24239" w:rsidRPr="00761E7F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61E7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1.6.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761E7F" w:rsidRDefault="00B24239" w:rsidP="00260B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61E7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Вручение паспортов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61E7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бюджет </w:t>
            </w:r>
          </w:p>
          <w:p w:rsidR="00B24239" w:rsidRPr="00761E7F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61E7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МО Сертолово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9F5D9B" w:rsidRDefault="00B24239" w:rsidP="00B11F5A">
            <w:pPr>
              <w:jc w:val="center"/>
            </w:pPr>
            <w:r w:rsidRPr="00761E7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2017-2019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761E7F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24239" w:rsidRPr="00761E7F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24239" w:rsidRPr="00761E7F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761E7F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761E7F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61E7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МАУ «Сертоловский КСЦ «Спектр»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172F90" w:rsidRDefault="00B24239" w:rsidP="00172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Повышение уровня гражданского и военно-патриотического воспитания молодежи</w:t>
            </w:r>
          </w:p>
        </w:tc>
      </w:tr>
      <w:tr w:rsidR="00B24239" w:rsidRPr="009F5D9B">
        <w:trPr>
          <w:trHeight w:val="127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24239" w:rsidRPr="00ED04B3" w:rsidRDefault="00B24239" w:rsidP="00824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1.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ED04B3" w:rsidRDefault="00B24239" w:rsidP="00B432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роведение акции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«Обелиск»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бюджет </w:t>
            </w:r>
          </w:p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МО Сертолово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9F5D9B" w:rsidRDefault="00B24239" w:rsidP="00B11F5A">
            <w:pPr>
              <w:jc w:val="center"/>
            </w:pPr>
            <w:r w:rsidRPr="002E381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2017-2019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138,9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46,3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46,3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46,3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МАУ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Сертоловский КСЦ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«Спектр»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Повышение уровня гражданского и военно-патриотического воспитания молодежи</w:t>
            </w:r>
          </w:p>
        </w:tc>
      </w:tr>
      <w:tr w:rsidR="00B24239" w:rsidRPr="009F5D9B">
        <w:trPr>
          <w:trHeight w:val="26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24239" w:rsidRPr="00ED04B3" w:rsidRDefault="00B24239" w:rsidP="003D08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1.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ED04B3" w:rsidRDefault="00B24239" w:rsidP="00B432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Проведение </w:t>
            </w: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экскурси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 поход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ов, слетов</w:t>
            </w: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и т.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бюджет </w:t>
            </w:r>
          </w:p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МО Сертолово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9F5D9B" w:rsidRDefault="00B24239" w:rsidP="00B11F5A">
            <w:pPr>
              <w:jc w:val="center"/>
            </w:pPr>
            <w:r w:rsidRPr="00F909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2017-2019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МАУ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Сертоловский КСЦ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«Спектр»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ED04B3" w:rsidRDefault="00B24239" w:rsidP="00727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Повышение интеллектуального развития молодежи</w:t>
            </w:r>
          </w:p>
        </w:tc>
      </w:tr>
      <w:tr w:rsidR="00B24239" w:rsidRPr="009F5D9B">
        <w:trPr>
          <w:trHeight w:val="553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24239" w:rsidRPr="008A24A4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A24A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1.9.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8A24A4" w:rsidRDefault="00B24239" w:rsidP="00B432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A24A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Организация досуга на базе ПМЦ «Ориентир»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8A24A4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A24A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бюджет </w:t>
            </w:r>
          </w:p>
          <w:p w:rsidR="00B24239" w:rsidRPr="008A24A4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A24A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МО Сертолово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9F5D9B" w:rsidRDefault="00B24239" w:rsidP="00B11F5A">
            <w:pPr>
              <w:jc w:val="center"/>
            </w:pPr>
            <w:r w:rsidRPr="008A24A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2017-2019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8A24A4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A24A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2 041,5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8A24A4" w:rsidRDefault="00B24239" w:rsidP="00325D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A24A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680,5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8A24A4" w:rsidRDefault="00B24239" w:rsidP="00325D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A24A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680,5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8A24A4" w:rsidRDefault="00B24239" w:rsidP="00325D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A24A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680,5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8A24A4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A24A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МАУ «Сертоловский КСЦ «Спектр»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8A24A4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A24A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Приобретение практических навыков в творческой и физической деятельности</w:t>
            </w:r>
          </w:p>
        </w:tc>
      </w:tr>
      <w:tr w:rsidR="00B24239" w:rsidRPr="009F5D9B">
        <w:trPr>
          <w:trHeight w:val="32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24239" w:rsidRPr="008A24A4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A24A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1.10.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8A24A4" w:rsidRDefault="00B24239" w:rsidP="00D441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A24A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Развитие туризма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8A24A4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A24A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бюджет  </w:t>
            </w:r>
          </w:p>
          <w:p w:rsidR="00B24239" w:rsidRPr="008A24A4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A24A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МО Сертолово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9F5D9B" w:rsidRDefault="00B24239" w:rsidP="00B11F5A">
            <w:pPr>
              <w:jc w:val="center"/>
            </w:pPr>
            <w:r w:rsidRPr="008A24A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2017-2019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8A24A4" w:rsidRDefault="00B24239" w:rsidP="00325D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A24A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600,3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8A24A4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A24A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200,1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8A24A4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A24A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200,1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24239" w:rsidRPr="008A24A4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A24A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200,1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8A24A4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A24A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МАУ «Сертоловский КСЦ «Спектр»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8A24A4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A24A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Повышение уровня физического воспитания</w:t>
            </w:r>
          </w:p>
        </w:tc>
      </w:tr>
      <w:tr w:rsidR="00B24239" w:rsidRPr="009F5D9B">
        <w:trPr>
          <w:trHeight w:val="66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39" w:rsidRPr="008A24A4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8A24A4" w:rsidRDefault="00B24239" w:rsidP="00FF54F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24A4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по разделу 1: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8A24A4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8A24A4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8A24A4" w:rsidRDefault="00B24239" w:rsidP="007C23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24A4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4 972,8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8A24A4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24A4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1 617,6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8A24A4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24A4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1 617,6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24A4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1 617,6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24239" w:rsidRPr="009F5D9B">
        <w:trPr>
          <w:trHeight w:val="98"/>
        </w:trPr>
        <w:tc>
          <w:tcPr>
            <w:tcW w:w="15168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39" w:rsidRPr="009433BE" w:rsidRDefault="00B24239" w:rsidP="009433B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33BE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Раздел 2. </w:t>
            </w:r>
            <w:r w:rsidRPr="009F5D9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Поддержка интеллектуального и творческого развития детей, подростков и молодежи</w:t>
            </w:r>
          </w:p>
        </w:tc>
      </w:tr>
      <w:tr w:rsidR="00B24239" w:rsidRPr="009F5D9B">
        <w:trPr>
          <w:trHeight w:val="71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2.1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Default="00B24239" w:rsidP="00D441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Стипендия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</w:t>
            </w: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лавы </w:t>
            </w:r>
          </w:p>
          <w:p w:rsidR="00B24239" w:rsidRPr="00ED04B3" w:rsidRDefault="00B24239" w:rsidP="00D441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МО Сертолово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бюджет </w:t>
            </w:r>
          </w:p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МО Сертолово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9F5D9B" w:rsidRDefault="00B24239" w:rsidP="00B11F5A">
            <w:pPr>
              <w:jc w:val="center"/>
            </w:pPr>
            <w:r w:rsidRPr="001B3A5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2017-2019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тдел местного самоуправления администрации </w:t>
            </w:r>
          </w:p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МО Сертолово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ED04B3" w:rsidRDefault="00B24239" w:rsidP="00EB3E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Стимулирование молодежи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 п</w:t>
            </w: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опуляризация молодежных инициатив</w:t>
            </w:r>
          </w:p>
        </w:tc>
      </w:tr>
      <w:tr w:rsidR="00B24239" w:rsidRPr="009F5D9B">
        <w:trPr>
          <w:trHeight w:val="517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2.2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39" w:rsidRPr="00ED04B3" w:rsidRDefault="00B24239" w:rsidP="005E4F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ествовани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активной молодежи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МО Сертолово</w:t>
            </w: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по итогам года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39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бюджет </w:t>
            </w:r>
          </w:p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МО Сертолово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39" w:rsidRPr="009F5D9B" w:rsidRDefault="00B24239" w:rsidP="00B11F5A">
            <w:pPr>
              <w:jc w:val="center"/>
            </w:pPr>
            <w:r w:rsidRPr="001B3A5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2017-2019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183,3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61,1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61,1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61,1</w:t>
            </w:r>
          </w:p>
        </w:tc>
        <w:tc>
          <w:tcPr>
            <w:tcW w:w="2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МАУ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Сертоловский КСЦ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«Спектр»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Стимулирование молодежи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 п</w:t>
            </w: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опуляризация молодежных инициатив</w:t>
            </w:r>
          </w:p>
        </w:tc>
      </w:tr>
      <w:tr w:rsidR="00B24239" w:rsidRPr="009F5D9B">
        <w:trPr>
          <w:trHeight w:val="1308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2.3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ED04B3" w:rsidRDefault="00B24239" w:rsidP="007626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роведение муниципальных конкурсов, олимпиад,викторин,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выставок, </w:t>
            </w: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мастер-классов,творческих мастерских,литературных гостиных и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т.п.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бюджет </w:t>
            </w:r>
          </w:p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МО Сертолово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9F5D9B" w:rsidRDefault="00B24239" w:rsidP="00B11F5A">
            <w:pPr>
              <w:jc w:val="center"/>
            </w:pPr>
            <w:r w:rsidRPr="001B3A5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2017-2019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МАУ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Сертоловский КСЦ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«Спектр»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239" w:rsidRDefault="00B24239" w:rsidP="002F3E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Развитие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интеллектуальных и </w:t>
            </w: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творческих способностей детей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подростков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и молодежи. </w:t>
            </w:r>
          </w:p>
          <w:p w:rsidR="00B24239" w:rsidRPr="00ED04B3" w:rsidRDefault="00B24239" w:rsidP="002F3E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бмен опытом с другими творческими молодежными объединениями</w:t>
            </w:r>
          </w:p>
        </w:tc>
      </w:tr>
      <w:tr w:rsidR="00B24239" w:rsidRPr="009F5D9B">
        <w:trPr>
          <w:trHeight w:val="1287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2.4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ED04B3" w:rsidRDefault="00B24239" w:rsidP="003142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части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детских, подростковых и молодежных коллективов в фестивалях, смотрах, конкурсах, выставках, карнавалах, зарницах, олимпиадах и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т.п. разного уровня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бюджет </w:t>
            </w:r>
          </w:p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МО Сертолово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9F5D9B" w:rsidRDefault="00B24239" w:rsidP="00B11F5A">
            <w:pPr>
              <w:jc w:val="center"/>
            </w:pPr>
            <w:r w:rsidRPr="001B3A5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2017-2019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360,0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МАУ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Сертоловский КСЦ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«Спектр»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Default="00B24239" w:rsidP="00EB3E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Развитие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интеллектуальных и </w:t>
            </w: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творческих способностей детей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подростков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и молодежи. </w:t>
            </w:r>
          </w:p>
          <w:p w:rsidR="00B24239" w:rsidRPr="00ED04B3" w:rsidRDefault="00B24239" w:rsidP="00EB3E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бмен опытом с другими творческими молодежными объединениями</w:t>
            </w:r>
          </w:p>
        </w:tc>
      </w:tr>
      <w:tr w:rsidR="00B24239" w:rsidRPr="009F5D9B">
        <w:trPr>
          <w:trHeight w:val="6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ED04B3" w:rsidRDefault="00B24239" w:rsidP="00FF54F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D04B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по разделу 2: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1 323,3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441,1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441,1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441,1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24239" w:rsidRPr="009F5D9B">
        <w:trPr>
          <w:trHeight w:val="60"/>
        </w:trPr>
        <w:tc>
          <w:tcPr>
            <w:tcW w:w="15168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39" w:rsidRPr="009433BE" w:rsidRDefault="00B24239" w:rsidP="00F346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33BE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Раздел 3. </w:t>
            </w:r>
            <w:r w:rsidRPr="009F5D9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Поддержка молодежных инициатив и организация временной занятости подростков и молодежи</w:t>
            </w:r>
          </w:p>
        </w:tc>
      </w:tr>
      <w:tr w:rsidR="00B24239" w:rsidRPr="009F5D9B">
        <w:trPr>
          <w:trHeight w:val="317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3.1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ED04B3" w:rsidRDefault="00B24239" w:rsidP="00FF54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Проведение городских акций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бюджет </w:t>
            </w:r>
          </w:p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МО Сертолово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9F5D9B" w:rsidRDefault="00B24239" w:rsidP="00B11F5A">
            <w:pPr>
              <w:jc w:val="center"/>
            </w:pPr>
            <w:r w:rsidRPr="0017709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2017-2019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360,0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МАУ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Сертоловский КСЦ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«Спектр»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239" w:rsidRPr="00ED04B3" w:rsidRDefault="00B24239" w:rsidP="00CD4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Повышение деловой и социальной активности молодежи</w:t>
            </w:r>
          </w:p>
        </w:tc>
      </w:tr>
      <w:tr w:rsidR="00B24239" w:rsidRPr="009F5D9B">
        <w:trPr>
          <w:trHeight w:val="328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39" w:rsidRPr="008A24A4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A24A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3.2.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8A24A4" w:rsidRDefault="00B24239" w:rsidP="003B43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A24A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Организация деятельности</w:t>
            </w:r>
            <w:r w:rsidRPr="009F5D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молодежного клуба «Луч»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8A24A4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A24A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бюджет </w:t>
            </w:r>
          </w:p>
          <w:p w:rsidR="00B24239" w:rsidRPr="008A24A4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A24A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МО Сертолово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9F5D9B" w:rsidRDefault="00B24239" w:rsidP="00FF54F2">
            <w:pPr>
              <w:jc w:val="center"/>
            </w:pPr>
            <w:r w:rsidRPr="008A24A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2017-2019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8A24A4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A24A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600,3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8A24A4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A24A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200,1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8A24A4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A24A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200,1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8A24A4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A24A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200,1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8A24A4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A24A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МАУ «Сертоловский КСЦ «Спектр»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8A24A4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A24A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Повышение деловой и социальной активности молодежи</w:t>
            </w:r>
          </w:p>
        </w:tc>
      </w:tr>
      <w:tr w:rsidR="00B24239" w:rsidRPr="009F5D9B">
        <w:trPr>
          <w:trHeight w:val="576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39" w:rsidRPr="008A24A4" w:rsidRDefault="00B24239" w:rsidP="00DD6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A24A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3.3.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8A24A4" w:rsidRDefault="00B24239" w:rsidP="00FF54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Организация временной занятости подростков и молодежи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8A24A4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A24A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бюджет </w:t>
            </w:r>
          </w:p>
          <w:p w:rsidR="00B24239" w:rsidRPr="008A24A4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A24A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МО Сертолово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9F5D9B" w:rsidRDefault="00B24239" w:rsidP="00FF54F2">
            <w:pPr>
              <w:jc w:val="center"/>
            </w:pPr>
            <w:r w:rsidRPr="008A24A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2017-2019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8A24A4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A24A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2 512,5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8A24A4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A24A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837,5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8A24A4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A24A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837,5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8A24A4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A24A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837,5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8A24A4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A24A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МАУ «Сертоловский КСЦ «Спектр»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8A24A4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A24A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Повышение деловой и социальной активности молодежи</w:t>
            </w:r>
          </w:p>
        </w:tc>
      </w:tr>
      <w:tr w:rsidR="00B24239" w:rsidRPr="009F5D9B">
        <w:trPr>
          <w:trHeight w:val="6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39" w:rsidRPr="008A24A4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8A24A4" w:rsidRDefault="00B24239" w:rsidP="00FF54F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24A4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по разделу 3: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8A24A4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8A24A4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8A24A4" w:rsidRDefault="00B24239" w:rsidP="00D331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24A4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3 472,8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8A24A4" w:rsidRDefault="00B24239" w:rsidP="00D331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24A4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1 157,6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8A24A4" w:rsidRDefault="00B24239" w:rsidP="00D331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24A4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1 157,6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ED04B3" w:rsidRDefault="00B24239" w:rsidP="00D331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24A4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1 157,6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24239" w:rsidRPr="009F5D9B">
        <w:trPr>
          <w:trHeight w:val="124"/>
        </w:trPr>
        <w:tc>
          <w:tcPr>
            <w:tcW w:w="15168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39" w:rsidRPr="009433BE" w:rsidRDefault="00B24239" w:rsidP="009433B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33BE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Раздел 4. </w:t>
            </w:r>
            <w:r w:rsidRPr="009F5D9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Профилактика асоциального поведения в подростковой и молодежной среде</w:t>
            </w:r>
          </w:p>
        </w:tc>
      </w:tr>
      <w:tr w:rsidR="00B24239" w:rsidRPr="009F5D9B">
        <w:trPr>
          <w:trHeight w:val="311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4.1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5A3B29" w:rsidRDefault="00B24239" w:rsidP="005A3B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Организация деятельности центра профилактики «Феникс» и Центра психологического консультирования «Спектр»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бюджет </w:t>
            </w:r>
          </w:p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МО Сертолово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9F5D9B" w:rsidRDefault="00B24239" w:rsidP="00B11F5A">
            <w:pPr>
              <w:jc w:val="center"/>
            </w:pPr>
            <w:r w:rsidRPr="00FC3CF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2017-2019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3 525,6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1 175,2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1 175,2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1 175,2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МАУ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Сертоловский КСЦ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«Спектр»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Формирование семейной культуры, укрепление статуса молодой семьи</w:t>
            </w:r>
          </w:p>
        </w:tc>
      </w:tr>
      <w:tr w:rsidR="00B24239" w:rsidRPr="009F5D9B">
        <w:trPr>
          <w:trHeight w:val="124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ED04B3" w:rsidRDefault="00B24239" w:rsidP="00FF54F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D04B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по разделу 4: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866B64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6B64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3 525,6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866B64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6B64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1 175,2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866B64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6B64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1 175,2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866B64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6B64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1 175,2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24239" w:rsidRPr="009F5D9B">
        <w:trPr>
          <w:trHeight w:val="60"/>
        </w:trPr>
        <w:tc>
          <w:tcPr>
            <w:tcW w:w="15168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39" w:rsidRPr="009433BE" w:rsidRDefault="00B24239" w:rsidP="009433B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33BE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Раздел 5. </w:t>
            </w:r>
            <w:r w:rsidRPr="009F5D9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Поддержка молодых людей с ограниченными возможностями</w:t>
            </w:r>
          </w:p>
        </w:tc>
      </w:tr>
      <w:tr w:rsidR="00B24239" w:rsidRPr="009F5D9B">
        <w:trPr>
          <w:trHeight w:val="317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39" w:rsidRPr="008A24A4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A24A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5.1.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8A24A4" w:rsidRDefault="00B24239" w:rsidP="002340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A24A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Организация деятельности </w:t>
            </w:r>
            <w:r w:rsidRPr="009F5D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клуба социальной адаптации «Покрова»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8A24A4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A24A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бюджет </w:t>
            </w:r>
          </w:p>
          <w:p w:rsidR="00B24239" w:rsidRPr="008A24A4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A24A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МО Сертолово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9F5D9B" w:rsidRDefault="00B24239" w:rsidP="00B11F5A">
            <w:pPr>
              <w:jc w:val="center"/>
            </w:pPr>
            <w:r w:rsidRPr="008A24A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2017-2019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8A24A4" w:rsidRDefault="00B24239" w:rsidP="00595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A24A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660,3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8A24A4" w:rsidRDefault="00B24239" w:rsidP="00595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A24A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220,1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8A24A4" w:rsidRDefault="00B24239" w:rsidP="00595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A24A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220,1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8A24A4" w:rsidRDefault="00B24239" w:rsidP="00595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A24A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220,1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8A24A4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A24A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МАУ «Сертоловский КСЦ «Спектр»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239" w:rsidRPr="008A24A4" w:rsidRDefault="00B24239" w:rsidP="00E137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A24A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Социальная поддержка молодых людей с ограниченными возможности</w:t>
            </w:r>
          </w:p>
        </w:tc>
      </w:tr>
      <w:tr w:rsidR="00B24239" w:rsidRPr="009F5D9B">
        <w:trPr>
          <w:trHeight w:val="357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39" w:rsidRPr="008A24A4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A24A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5.2.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8A24A4" w:rsidRDefault="00B24239" w:rsidP="00FF54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A24A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Организация досуга молодых людей с ограниченными возможностями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8A24A4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A24A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бюджет </w:t>
            </w:r>
          </w:p>
          <w:p w:rsidR="00B24239" w:rsidRPr="008A24A4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A24A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МО Сертолово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9F5D9B" w:rsidRDefault="00B24239" w:rsidP="00FF54F2">
            <w:pPr>
              <w:jc w:val="center"/>
            </w:pPr>
            <w:r w:rsidRPr="008A24A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2017-2019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8A24A4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A24A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90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8A24A4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A24A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8A24A4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A24A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8A24A4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A24A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8A24A4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A24A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МАУ «Сертоловский КСЦ «Спектр»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8A24A4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A24A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Социальная поддержка молодых людей с ограниченными возможности</w:t>
            </w:r>
          </w:p>
        </w:tc>
      </w:tr>
      <w:tr w:rsidR="00B24239" w:rsidRPr="009F5D9B">
        <w:trPr>
          <w:trHeight w:val="6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24239" w:rsidRPr="008A24A4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8A24A4" w:rsidRDefault="00B24239" w:rsidP="00FF54F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24A4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по разделу 5: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24239" w:rsidRPr="008A24A4" w:rsidRDefault="00B24239" w:rsidP="00FF54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8A24A4" w:rsidRDefault="00B24239" w:rsidP="00FF54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8A24A4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24A4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750,3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8A24A4" w:rsidRDefault="00B24239" w:rsidP="001165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24A4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250,1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8A24A4" w:rsidRDefault="00B24239" w:rsidP="001165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24A4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250,1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8A24A4" w:rsidRDefault="00B24239" w:rsidP="001165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24A4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250,1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8A24A4" w:rsidRDefault="00B24239" w:rsidP="00FF54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24239" w:rsidRPr="008A24A4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24239" w:rsidRPr="009F5D9B">
        <w:trPr>
          <w:trHeight w:val="60"/>
        </w:trPr>
        <w:tc>
          <w:tcPr>
            <w:tcW w:w="15168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24239" w:rsidRPr="008A24A4" w:rsidRDefault="00B24239" w:rsidP="00E205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24A4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Раздел 6. </w:t>
            </w:r>
            <w:r w:rsidRPr="009F5D9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Поддержка института молодой семьи, формирование в сознании молодых граждан уважения к семейным ценностям</w:t>
            </w:r>
          </w:p>
        </w:tc>
      </w:tr>
      <w:tr w:rsidR="00B24239" w:rsidRPr="009F5D9B">
        <w:trPr>
          <w:trHeight w:val="213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24239" w:rsidRPr="008A24A4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A24A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6.1.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8A24A4" w:rsidRDefault="00B24239" w:rsidP="002F466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5D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 деятельности к</w:t>
            </w: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луба семьи МО Сертолово «Счастливы вместе!»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8A24A4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A24A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бюджет </w:t>
            </w:r>
          </w:p>
          <w:p w:rsidR="00B24239" w:rsidRPr="008A24A4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A24A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МО Сертолово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9F5D9B" w:rsidRDefault="00B24239" w:rsidP="00B11F5A">
            <w:pPr>
              <w:jc w:val="center"/>
            </w:pPr>
            <w:r w:rsidRPr="008A24A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2017-2019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24239" w:rsidRPr="008A24A4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A24A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600,3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24239" w:rsidRPr="008A24A4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A24A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200,1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24239" w:rsidRPr="008A24A4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A24A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200,1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24239" w:rsidRPr="008A24A4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A24A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200,1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8A24A4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A24A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МАУ «Сертоловский КСЦ «Спектр»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8A24A4" w:rsidRDefault="00B24239" w:rsidP="006A73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A24A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Формирование семейных ценностей, укрепление статуса молодой семьи</w:t>
            </w:r>
          </w:p>
        </w:tc>
      </w:tr>
      <w:tr w:rsidR="00B24239" w:rsidRPr="009F5D9B">
        <w:trPr>
          <w:trHeight w:val="78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24239" w:rsidRPr="008A24A4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8A24A4" w:rsidRDefault="00B24239" w:rsidP="00FF54F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24A4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по разделу 6: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8A24A4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8A24A4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24239" w:rsidRPr="008A24A4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24A4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600,3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24239" w:rsidRPr="008A24A4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24A4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24239" w:rsidRPr="008A24A4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24A4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24239" w:rsidRPr="008A24A4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24A4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200,1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24239" w:rsidRPr="008A24A4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24239" w:rsidRPr="008A24A4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24239" w:rsidRPr="009F5D9B">
        <w:trPr>
          <w:trHeight w:val="78"/>
        </w:trPr>
        <w:tc>
          <w:tcPr>
            <w:tcW w:w="15168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24239" w:rsidRPr="00E93A97" w:rsidRDefault="00B24239" w:rsidP="00E205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24A4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Раздел 7. </w:t>
            </w:r>
            <w:r w:rsidRPr="009F5D9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Развитие и укрепление материально-технической базы для организации мероприятий для детей, подростков и молодежи</w:t>
            </w:r>
          </w:p>
        </w:tc>
      </w:tr>
      <w:tr w:rsidR="00B24239" w:rsidRPr="009F5D9B">
        <w:trPr>
          <w:trHeight w:val="18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7.1.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ED04B3" w:rsidRDefault="00B24239" w:rsidP="00702A5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Содержание недвижимого и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особо ценного</w:t>
            </w: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движимого имущества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бюджет </w:t>
            </w:r>
          </w:p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МО Сертолово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9F5D9B" w:rsidRDefault="00B24239" w:rsidP="00FF54F2">
            <w:pPr>
              <w:jc w:val="center"/>
            </w:pPr>
            <w:r w:rsidRPr="009F32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2017-2019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24239" w:rsidRPr="00F848F4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848F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849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24239" w:rsidRPr="00F848F4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848F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283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24239" w:rsidRPr="00F848F4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848F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283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24239" w:rsidRPr="00F848F4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848F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283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МАУ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Сертоловский КСЦ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«Спектр»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24239" w:rsidRPr="00ED04B3" w:rsidRDefault="00B24239" w:rsidP="00CC09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Обеспечение проведения мероприятий программы</w:t>
            </w:r>
          </w:p>
        </w:tc>
      </w:tr>
      <w:tr w:rsidR="00B24239" w:rsidRPr="009F5D9B">
        <w:trPr>
          <w:trHeight w:val="78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ED04B3" w:rsidRDefault="00B24239" w:rsidP="0090737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D04B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Итого по разделу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  <w:r w:rsidRPr="00ED04B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849,0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283,0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283,0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283,0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24239" w:rsidRPr="009F5D9B">
        <w:trPr>
          <w:trHeight w:val="124"/>
        </w:trPr>
        <w:tc>
          <w:tcPr>
            <w:tcW w:w="11907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B24239" w:rsidRPr="00E93A97" w:rsidRDefault="00B24239" w:rsidP="00CA48C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3A9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  <w:r w:rsidRPr="00E93A9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. </w:t>
            </w:r>
            <w:r w:rsidRPr="009F5D9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Реализация мероприятий программы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E93A97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24239" w:rsidRPr="009F5D9B">
        <w:trPr>
          <w:trHeight w:val="769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.1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4239" w:rsidRPr="00ED04B3" w:rsidRDefault="00B24239" w:rsidP="00FF54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Обеспечение деятельности подведомственного муниципального автономного учреждения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39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бюджет </w:t>
            </w:r>
          </w:p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МО Сертолово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-201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11 469,9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3 823,3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3 823,3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3 823,3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МАУ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Сертоловский КСЦ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«Спектр»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Эффективное выполнение мероприятий программы</w:t>
            </w:r>
          </w:p>
        </w:tc>
      </w:tr>
      <w:tr w:rsidR="00B24239" w:rsidRPr="009F5D9B">
        <w:trPr>
          <w:trHeight w:val="98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ED04B3" w:rsidRDefault="00B24239" w:rsidP="00326FA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D04B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Итого по разделу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  <w:r w:rsidRPr="00ED04B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11 469,9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24239" w:rsidRPr="0041348B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348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3 823,3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24239" w:rsidRPr="0041348B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348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3 823,3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24239" w:rsidRPr="0041348B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348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3 823,3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24239" w:rsidRPr="009F5D9B">
        <w:trPr>
          <w:trHeight w:val="6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239" w:rsidRPr="00ED04B3" w:rsidRDefault="00B24239" w:rsidP="00603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D04B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Итого по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п</w:t>
            </w:r>
            <w:r w:rsidRPr="00ED04B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рограмме: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26 964,0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8 988,0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8 988,0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8 988,0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24239" w:rsidRPr="00ED04B3" w:rsidRDefault="00B24239" w:rsidP="00FF54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24239" w:rsidRPr="009F5D9B" w:rsidRDefault="00B24239" w:rsidP="0072769D">
      <w:pPr>
        <w:pStyle w:val="NoSpacing"/>
        <w:jc w:val="right"/>
        <w:rPr>
          <w:rFonts w:ascii="Times New Roman" w:hAnsi="Times New Roman" w:cs="Times New Roman"/>
          <w:sz w:val="28"/>
          <w:szCs w:val="28"/>
        </w:rPr>
      </w:pPr>
      <w:r w:rsidRPr="009F5D9B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№2</w:t>
      </w:r>
      <w:r w:rsidRPr="009F5D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4239" w:rsidRDefault="00B24239" w:rsidP="0072769D">
      <w:pPr>
        <w:pStyle w:val="NoSpacing"/>
        <w:jc w:val="right"/>
        <w:rPr>
          <w:rFonts w:ascii="Times New Roman" w:hAnsi="Times New Roman" w:cs="Times New Roman"/>
          <w:sz w:val="28"/>
          <w:szCs w:val="28"/>
        </w:rPr>
      </w:pPr>
      <w:r w:rsidRPr="009F5D9B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постановлению администрации</w:t>
      </w:r>
    </w:p>
    <w:p w:rsidR="00B24239" w:rsidRDefault="00B24239" w:rsidP="0072769D">
      <w:pPr>
        <w:pStyle w:val="NoSpacing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21.10.2016г. № 473</w:t>
      </w:r>
    </w:p>
    <w:p w:rsidR="00B24239" w:rsidRDefault="00B24239" w:rsidP="0072769D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B24239" w:rsidRDefault="00B24239" w:rsidP="0072769D">
      <w:pPr>
        <w:pStyle w:val="NoSpacing"/>
        <w:rPr>
          <w:rFonts w:ascii="Times New Roman" w:hAnsi="Times New Roman" w:cs="Times New Roman"/>
          <w:sz w:val="28"/>
          <w:szCs w:val="28"/>
        </w:rPr>
      </w:pPr>
    </w:p>
    <w:tbl>
      <w:tblPr>
        <w:tblW w:w="4111" w:type="dxa"/>
        <w:jc w:val="right"/>
        <w:tblLook w:val="00A0"/>
      </w:tblPr>
      <w:tblGrid>
        <w:gridCol w:w="4111"/>
      </w:tblGrid>
      <w:tr w:rsidR="00B24239" w:rsidRPr="009F5D9B">
        <w:trPr>
          <w:jc w:val="right"/>
        </w:trPr>
        <w:tc>
          <w:tcPr>
            <w:tcW w:w="4111" w:type="dxa"/>
          </w:tcPr>
          <w:p w:rsidR="00B24239" w:rsidRPr="009F5D9B" w:rsidRDefault="00B24239" w:rsidP="00D537AB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9F5D9B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</w:p>
          <w:p w:rsidR="00B24239" w:rsidRPr="009F5D9B" w:rsidRDefault="00B24239" w:rsidP="00385FA2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9F5D9B">
              <w:rPr>
                <w:rFonts w:ascii="Times New Roman" w:hAnsi="Times New Roman" w:cs="Times New Roman"/>
                <w:sz w:val="28"/>
                <w:szCs w:val="28"/>
              </w:rPr>
              <w:t>к программе «Молодое поколение МО Сертолово»</w:t>
            </w:r>
          </w:p>
        </w:tc>
      </w:tr>
    </w:tbl>
    <w:p w:rsidR="00B24239" w:rsidRDefault="00B24239" w:rsidP="00FC24C4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bookmarkStart w:id="0" w:name="_GoBack"/>
      <w:bookmarkEnd w:id="0"/>
    </w:p>
    <w:p w:rsidR="00B24239" w:rsidRPr="00254655" w:rsidRDefault="00B24239" w:rsidP="00254655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54655">
        <w:rPr>
          <w:rFonts w:ascii="Times New Roman" w:hAnsi="Times New Roman" w:cs="Times New Roman"/>
          <w:b/>
          <w:bCs/>
          <w:sz w:val="28"/>
          <w:szCs w:val="28"/>
        </w:rPr>
        <w:t>ПЕРЕЧЕНЬ ПЛАНИРУЕМЫХ РЕЗУЛЬТАТОВ РЕАЛИЗАЦИИ МУНИЦИПАЛЬНОЙ ПРОГРАММЫ</w:t>
      </w:r>
    </w:p>
    <w:p w:rsidR="00B24239" w:rsidRPr="00254655" w:rsidRDefault="00B24239" w:rsidP="00254655">
      <w:pPr>
        <w:pStyle w:val="NoSpacing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254655">
        <w:rPr>
          <w:rFonts w:ascii="Times New Roman" w:hAnsi="Times New Roman" w:cs="Times New Roman"/>
          <w:sz w:val="28"/>
          <w:szCs w:val="28"/>
          <w:lang w:eastAsia="ru-RU"/>
        </w:rPr>
        <w:t>«Молодое поколение МО Сертолово»</w:t>
      </w:r>
    </w:p>
    <w:p w:rsidR="00B24239" w:rsidRPr="00D572E9" w:rsidRDefault="00B24239" w:rsidP="00D572E9">
      <w:pPr>
        <w:pStyle w:val="NoSpacing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D572E9">
        <w:rPr>
          <w:rFonts w:ascii="Times New Roman" w:hAnsi="Times New Roman" w:cs="Times New Roman"/>
          <w:sz w:val="28"/>
          <w:szCs w:val="28"/>
          <w:lang w:eastAsia="ru-RU"/>
        </w:rPr>
        <w:t>на 2017-2019 годы</w:t>
      </w:r>
    </w:p>
    <w:p w:rsidR="00B24239" w:rsidRPr="00D6365A" w:rsidRDefault="00B24239" w:rsidP="00D572E9">
      <w:pPr>
        <w:pStyle w:val="NoSpacing"/>
        <w:rPr>
          <w:sz w:val="16"/>
          <w:szCs w:val="16"/>
        </w:rPr>
      </w:pPr>
    </w:p>
    <w:tbl>
      <w:tblPr>
        <w:tblW w:w="15480" w:type="dxa"/>
        <w:tblInd w:w="-6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20"/>
        <w:gridCol w:w="2340"/>
        <w:gridCol w:w="2160"/>
        <w:gridCol w:w="2160"/>
        <w:gridCol w:w="2519"/>
        <w:gridCol w:w="1440"/>
        <w:gridCol w:w="1380"/>
        <w:gridCol w:w="1380"/>
        <w:gridCol w:w="1381"/>
      </w:tblGrid>
      <w:tr w:rsidR="00B24239" w:rsidRPr="009F5D9B">
        <w:trPr>
          <w:cantSplit/>
          <w:trHeight w:val="360"/>
        </w:trPr>
        <w:tc>
          <w:tcPr>
            <w:tcW w:w="72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23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 xml:space="preserve">Задачи,        </w:t>
            </w:r>
            <w:r w:rsidRPr="009F5D9B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направленные   </w:t>
            </w:r>
            <w:r w:rsidRPr="009F5D9B">
              <w:rPr>
                <w:rFonts w:ascii="Times New Roman" w:hAnsi="Times New Roman" w:cs="Times New Roman"/>
                <w:sz w:val="20"/>
                <w:szCs w:val="20"/>
              </w:rPr>
              <w:br/>
              <w:t>на достижение цели</w:t>
            </w:r>
          </w:p>
        </w:tc>
        <w:tc>
          <w:tcPr>
            <w:tcW w:w="432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 xml:space="preserve">Планируемый объем         </w:t>
            </w:r>
            <w:r w:rsidRPr="009F5D9B">
              <w:rPr>
                <w:rFonts w:ascii="Times New Roman" w:hAnsi="Times New Roman" w:cs="Times New Roman"/>
                <w:sz w:val="20"/>
                <w:szCs w:val="20"/>
              </w:rPr>
              <w:br/>
              <w:t>финансирования на решение данной задачи (тыс. руб.)</w:t>
            </w:r>
          </w:p>
        </w:tc>
        <w:tc>
          <w:tcPr>
            <w:tcW w:w="251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Показатели,        </w:t>
            </w:r>
            <w:r w:rsidRPr="009F5D9B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характеризующие    </w:t>
            </w:r>
            <w:r w:rsidRPr="009F5D9B">
              <w:rPr>
                <w:rFonts w:ascii="Times New Roman" w:hAnsi="Times New Roman" w:cs="Times New Roman"/>
                <w:sz w:val="20"/>
                <w:szCs w:val="20"/>
              </w:rPr>
              <w:br/>
              <w:t>достижение цели</w:t>
            </w:r>
          </w:p>
        </w:tc>
        <w:tc>
          <w:tcPr>
            <w:tcW w:w="14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 xml:space="preserve">Единица       </w:t>
            </w:r>
            <w:r w:rsidRPr="009F5D9B">
              <w:rPr>
                <w:rFonts w:ascii="Times New Roman" w:hAnsi="Times New Roman" w:cs="Times New Roman"/>
                <w:sz w:val="20"/>
                <w:szCs w:val="20"/>
              </w:rPr>
              <w:br/>
              <w:t>измерения</w:t>
            </w:r>
          </w:p>
        </w:tc>
        <w:tc>
          <w:tcPr>
            <w:tcW w:w="41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Планируемое значение показателя</w:t>
            </w:r>
          </w:p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по годам реализации</w:t>
            </w:r>
          </w:p>
        </w:tc>
      </w:tr>
      <w:tr w:rsidR="00B24239" w:rsidRPr="009F5D9B">
        <w:trPr>
          <w:cantSplit/>
          <w:trHeight w:val="230"/>
        </w:trPr>
        <w:tc>
          <w:tcPr>
            <w:tcW w:w="72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0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2017 г.</w:t>
            </w:r>
          </w:p>
        </w:tc>
        <w:tc>
          <w:tcPr>
            <w:tcW w:w="138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2018 г.</w:t>
            </w:r>
          </w:p>
        </w:tc>
        <w:tc>
          <w:tcPr>
            <w:tcW w:w="138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2019 г.</w:t>
            </w:r>
          </w:p>
        </w:tc>
      </w:tr>
      <w:tr w:rsidR="00B24239" w:rsidRPr="009F5D9B">
        <w:trPr>
          <w:cantSplit/>
          <w:trHeight w:val="289"/>
        </w:trPr>
        <w:tc>
          <w:tcPr>
            <w:tcW w:w="72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 xml:space="preserve">бюджет       </w:t>
            </w:r>
            <w:r w:rsidRPr="009F5D9B">
              <w:rPr>
                <w:rFonts w:ascii="Times New Roman" w:hAnsi="Times New Roman" w:cs="Times New Roman"/>
                <w:sz w:val="20"/>
                <w:szCs w:val="20"/>
              </w:rPr>
              <w:br/>
              <w:t>МО Сертолово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другие источники</w:t>
            </w:r>
          </w:p>
        </w:tc>
        <w:tc>
          <w:tcPr>
            <w:tcW w:w="251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4239" w:rsidRPr="009F5D9B">
        <w:trPr>
          <w:cantSplit/>
          <w:trHeight w:val="55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B24239" w:rsidRPr="009F5D9B">
        <w:trPr>
          <w:cantSplit/>
          <w:trHeight w:val="55"/>
        </w:trPr>
        <w:tc>
          <w:tcPr>
            <w:tcW w:w="15480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Задача</w:t>
            </w:r>
            <w:r w:rsidRPr="009153C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1. </w:t>
            </w:r>
            <w:r w:rsidRPr="009F5D9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Организация досуга и отдыха детей, подростков и молодежи МО Сертолово</w:t>
            </w:r>
          </w:p>
        </w:tc>
      </w:tr>
      <w:tr w:rsidR="00B24239" w:rsidRPr="009F5D9B">
        <w:trPr>
          <w:cantSplit/>
          <w:trHeight w:val="55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ED04B3" w:rsidRDefault="00B24239" w:rsidP="00694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1.1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ED04B3" w:rsidRDefault="00B24239" w:rsidP="004C53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роведение конкурса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«А ну-ка, парни»</w:t>
            </w: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ко Дню защитника Отечества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Количество участников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</w:tr>
      <w:tr w:rsidR="00B24239" w:rsidRPr="009F5D9B">
        <w:trPr>
          <w:cantSplit/>
          <w:trHeight w:val="55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ED04B3" w:rsidRDefault="00B24239" w:rsidP="00694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1.2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ED04B3" w:rsidRDefault="00B24239" w:rsidP="004C53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роведение военно-патриотической игры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Зарница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151,2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53679F">
            <w:pPr>
              <w:jc w:val="center"/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Количество участников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B84B40">
            <w:pPr>
              <w:jc w:val="center"/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155</w:t>
            </w:r>
          </w:p>
        </w:tc>
      </w:tr>
      <w:tr w:rsidR="00B24239" w:rsidRPr="009F5D9B">
        <w:trPr>
          <w:cantSplit/>
          <w:trHeight w:val="55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ED04B3" w:rsidRDefault="00B24239" w:rsidP="00694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1.3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ED04B3" w:rsidRDefault="00B24239" w:rsidP="004C53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роведение акции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Блокадный хлеб Ленинграда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540,9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53679F">
            <w:pPr>
              <w:jc w:val="center"/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Количество участников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B84B40">
            <w:pPr>
              <w:jc w:val="center"/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</w:tr>
      <w:tr w:rsidR="00B24239" w:rsidRPr="009F5D9B">
        <w:trPr>
          <w:cantSplit/>
          <w:trHeight w:val="55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ED04B3" w:rsidRDefault="00B24239" w:rsidP="00694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1.4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ED04B3" w:rsidRDefault="00B24239" w:rsidP="004C53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роведение акции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Россия - Беларусь,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единая история, единое будущее»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330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53679F">
            <w:pPr>
              <w:jc w:val="center"/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Количество участников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B84B40">
            <w:pPr>
              <w:jc w:val="center"/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</w:tr>
      <w:tr w:rsidR="00B24239" w:rsidRPr="009F5D9B">
        <w:trPr>
          <w:cantSplit/>
          <w:trHeight w:val="55"/>
        </w:trPr>
        <w:tc>
          <w:tcPr>
            <w:tcW w:w="7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24239" w:rsidRPr="00903855" w:rsidRDefault="00B24239" w:rsidP="00694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038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1.5.</w:t>
            </w:r>
          </w:p>
        </w:tc>
        <w:tc>
          <w:tcPr>
            <w:tcW w:w="23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24239" w:rsidRPr="00903855" w:rsidRDefault="00B24239" w:rsidP="004C53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038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Соревнования ко Дню призывника</w:t>
            </w:r>
          </w:p>
        </w:tc>
        <w:tc>
          <w:tcPr>
            <w:tcW w:w="21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21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Количество мероприятий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24239" w:rsidRPr="009F5D9B">
        <w:trPr>
          <w:cantSplit/>
          <w:trHeight w:val="55"/>
        </w:trPr>
        <w:tc>
          <w:tcPr>
            <w:tcW w:w="7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03855" w:rsidRDefault="00B24239" w:rsidP="00694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03855" w:rsidRDefault="00B24239" w:rsidP="004C53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Количество участников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B24239" w:rsidRPr="009F5D9B">
        <w:trPr>
          <w:cantSplit/>
          <w:trHeight w:val="55"/>
        </w:trPr>
        <w:tc>
          <w:tcPr>
            <w:tcW w:w="7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24239" w:rsidRPr="00761E7F" w:rsidRDefault="00B24239" w:rsidP="00694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61E7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1.6.</w:t>
            </w:r>
          </w:p>
        </w:tc>
        <w:tc>
          <w:tcPr>
            <w:tcW w:w="23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24239" w:rsidRPr="00761E7F" w:rsidRDefault="00B24239" w:rsidP="004C53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61E7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Вручение паспортов</w:t>
            </w:r>
          </w:p>
        </w:tc>
        <w:tc>
          <w:tcPr>
            <w:tcW w:w="21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21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Количество мероприятий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B24239" w:rsidRPr="009F5D9B">
        <w:trPr>
          <w:cantSplit/>
          <w:trHeight w:val="55"/>
        </w:trPr>
        <w:tc>
          <w:tcPr>
            <w:tcW w:w="7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761E7F" w:rsidRDefault="00B24239" w:rsidP="00694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761E7F" w:rsidRDefault="00B24239" w:rsidP="004C53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Количество участников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B24239" w:rsidRPr="009F5D9B">
        <w:trPr>
          <w:cantSplit/>
          <w:trHeight w:val="242"/>
        </w:trPr>
        <w:tc>
          <w:tcPr>
            <w:tcW w:w="7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24239" w:rsidRPr="00ED04B3" w:rsidRDefault="00B24239" w:rsidP="00694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1.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23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24239" w:rsidRPr="00ED04B3" w:rsidRDefault="00B24239" w:rsidP="004C53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роведение акции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«Обелиск»</w:t>
            </w:r>
          </w:p>
        </w:tc>
        <w:tc>
          <w:tcPr>
            <w:tcW w:w="21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138,9</w:t>
            </w:r>
          </w:p>
        </w:tc>
        <w:tc>
          <w:tcPr>
            <w:tcW w:w="21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Количество мероприятий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B24239" w:rsidRPr="009F5D9B">
        <w:trPr>
          <w:cantSplit/>
          <w:trHeight w:val="242"/>
        </w:trPr>
        <w:tc>
          <w:tcPr>
            <w:tcW w:w="7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ED04B3" w:rsidRDefault="00B24239" w:rsidP="00694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Default="00B24239" w:rsidP="004C53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Количество участников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B24239" w:rsidRPr="009F5D9B">
        <w:trPr>
          <w:cantSplit/>
          <w:trHeight w:val="55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ED04B3" w:rsidRDefault="00B24239" w:rsidP="00694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1.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ED04B3" w:rsidRDefault="00B24239" w:rsidP="004C53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Проведение </w:t>
            </w: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экскурси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 поход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ов, слетов</w:t>
            </w: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и т.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750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Количество участников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165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165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</w:tr>
      <w:tr w:rsidR="00B24239" w:rsidRPr="009F5D9B">
        <w:trPr>
          <w:cantSplit/>
          <w:trHeight w:val="55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ED04B3" w:rsidRDefault="00B24239" w:rsidP="00694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1.9.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ED04B3" w:rsidRDefault="00B24239" w:rsidP="004C53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Организация досуга на базе ПМЦ «Ориентир»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2 041,5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Количество мероприятий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B24239" w:rsidRPr="009F5D9B">
        <w:trPr>
          <w:cantSplit/>
          <w:trHeight w:val="55"/>
        </w:trPr>
        <w:tc>
          <w:tcPr>
            <w:tcW w:w="7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24239" w:rsidRPr="00ED04B3" w:rsidRDefault="00B24239" w:rsidP="00694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1.10.</w:t>
            </w:r>
          </w:p>
        </w:tc>
        <w:tc>
          <w:tcPr>
            <w:tcW w:w="23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24239" w:rsidRPr="00ED04B3" w:rsidRDefault="00B24239" w:rsidP="004C53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азвити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туризма</w:t>
            </w:r>
          </w:p>
        </w:tc>
        <w:tc>
          <w:tcPr>
            <w:tcW w:w="21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600,3</w:t>
            </w:r>
          </w:p>
        </w:tc>
        <w:tc>
          <w:tcPr>
            <w:tcW w:w="21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Количество мероприятий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B24239" w:rsidRPr="009F5D9B">
        <w:trPr>
          <w:cantSplit/>
          <w:trHeight w:val="55"/>
        </w:trPr>
        <w:tc>
          <w:tcPr>
            <w:tcW w:w="7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Default="00B24239" w:rsidP="00694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Default="00B24239" w:rsidP="004C53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Количество участников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</w:tr>
      <w:tr w:rsidR="00B24239" w:rsidRPr="009F5D9B">
        <w:trPr>
          <w:cantSplit/>
          <w:trHeight w:val="55"/>
        </w:trPr>
        <w:tc>
          <w:tcPr>
            <w:tcW w:w="30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 по задаче 1: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9C0E22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4 972,8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B24239" w:rsidRPr="009F5D9B">
        <w:trPr>
          <w:cantSplit/>
          <w:trHeight w:val="55"/>
        </w:trPr>
        <w:tc>
          <w:tcPr>
            <w:tcW w:w="15480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Задача</w:t>
            </w:r>
            <w:r w:rsidRPr="009433BE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2. </w:t>
            </w:r>
            <w:r w:rsidRPr="009F5D9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Поддержка интеллектуального и творческого развития детей, подростков и молодежи</w:t>
            </w:r>
          </w:p>
        </w:tc>
      </w:tr>
      <w:tr w:rsidR="00B24239" w:rsidRPr="009F5D9B">
        <w:trPr>
          <w:cantSplit/>
          <w:trHeight w:val="55"/>
        </w:trPr>
        <w:tc>
          <w:tcPr>
            <w:tcW w:w="7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24239" w:rsidRPr="00ED04B3" w:rsidRDefault="00B24239" w:rsidP="00694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2.1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3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24239" w:rsidRDefault="00B24239" w:rsidP="004C53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Стипендия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</w:t>
            </w: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лавы </w:t>
            </w:r>
          </w:p>
          <w:p w:rsidR="00B24239" w:rsidRPr="00ED04B3" w:rsidRDefault="00B24239" w:rsidP="004C53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МО Сертолово</w:t>
            </w:r>
          </w:p>
        </w:tc>
        <w:tc>
          <w:tcPr>
            <w:tcW w:w="21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540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21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B5077A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Количество мероприятий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B5077A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B24239" w:rsidRPr="009F5D9B">
        <w:trPr>
          <w:cantSplit/>
          <w:trHeight w:val="55"/>
        </w:trPr>
        <w:tc>
          <w:tcPr>
            <w:tcW w:w="7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ED04B3" w:rsidRDefault="00B24239" w:rsidP="00694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ED04B3" w:rsidRDefault="00B24239" w:rsidP="004C53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B5077A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Количество участников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B5077A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B24239" w:rsidRPr="009F5D9B">
        <w:trPr>
          <w:cantSplit/>
          <w:trHeight w:val="55"/>
        </w:trPr>
        <w:tc>
          <w:tcPr>
            <w:tcW w:w="7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24239" w:rsidRPr="00ED04B3" w:rsidRDefault="00B24239" w:rsidP="00694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2.2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3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24239" w:rsidRPr="00ED04B3" w:rsidRDefault="00B24239" w:rsidP="004C53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ествовани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активной молодежи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МО Сертолово</w:t>
            </w: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по итогам года</w:t>
            </w:r>
          </w:p>
        </w:tc>
        <w:tc>
          <w:tcPr>
            <w:tcW w:w="21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183,3</w:t>
            </w:r>
          </w:p>
        </w:tc>
        <w:tc>
          <w:tcPr>
            <w:tcW w:w="21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B5077A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Количество мероприятий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B5077A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24239" w:rsidRPr="009F5D9B">
        <w:trPr>
          <w:cantSplit/>
          <w:trHeight w:val="55"/>
        </w:trPr>
        <w:tc>
          <w:tcPr>
            <w:tcW w:w="7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ED04B3" w:rsidRDefault="00B24239" w:rsidP="00694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Default="00B24239" w:rsidP="004C53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B5077A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Количество участников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B5077A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</w:tr>
      <w:tr w:rsidR="00B24239" w:rsidRPr="009F5D9B">
        <w:trPr>
          <w:cantSplit/>
          <w:trHeight w:val="55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ED04B3" w:rsidRDefault="00B24239" w:rsidP="00694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2.3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ED04B3" w:rsidRDefault="00B24239" w:rsidP="004C53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роведение муниципальных конкурсов, олимпиад,викторин,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выставок, </w:t>
            </w: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мастер-классов,творческих мастерских,литературных гостиных и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т.п.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Количество мероприятий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B24239" w:rsidRPr="009F5D9B">
        <w:trPr>
          <w:cantSplit/>
          <w:trHeight w:val="55"/>
        </w:trPr>
        <w:tc>
          <w:tcPr>
            <w:tcW w:w="7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24239" w:rsidRPr="00ED04B3" w:rsidRDefault="00B24239" w:rsidP="00694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2.4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3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24239" w:rsidRPr="00ED04B3" w:rsidRDefault="00B24239" w:rsidP="004C53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части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детских, подростковых и молодежных коллективов в фестивалях, смотрах, конкурсах, выставках, карнавалах, зарницах, олимпиадах и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т.п. разного уровня</w:t>
            </w:r>
          </w:p>
        </w:tc>
        <w:tc>
          <w:tcPr>
            <w:tcW w:w="21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360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21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B5077A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Количество мероприятий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B5077A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B24239" w:rsidRPr="009F5D9B">
        <w:trPr>
          <w:cantSplit/>
          <w:trHeight w:val="55"/>
        </w:trPr>
        <w:tc>
          <w:tcPr>
            <w:tcW w:w="7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ED04B3" w:rsidRDefault="00B24239" w:rsidP="00694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Default="00B24239" w:rsidP="004C53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B5077A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Количество участников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B5077A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270</w:t>
            </w:r>
          </w:p>
        </w:tc>
      </w:tr>
      <w:tr w:rsidR="00B24239" w:rsidRPr="009F5D9B">
        <w:trPr>
          <w:cantSplit/>
          <w:trHeight w:val="55"/>
        </w:trPr>
        <w:tc>
          <w:tcPr>
            <w:tcW w:w="30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 по задаче 2: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1 323,3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B24239" w:rsidRPr="009F5D9B">
        <w:trPr>
          <w:cantSplit/>
          <w:trHeight w:val="55"/>
        </w:trPr>
        <w:tc>
          <w:tcPr>
            <w:tcW w:w="15480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Задача</w:t>
            </w:r>
            <w:r w:rsidRPr="009433BE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3. </w:t>
            </w:r>
            <w:r w:rsidRPr="009F5D9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Поддержка молодежных инициатив и организация временной занятости подростков и молодежи</w:t>
            </w:r>
          </w:p>
        </w:tc>
      </w:tr>
      <w:tr w:rsidR="00B24239" w:rsidRPr="009F5D9B">
        <w:trPr>
          <w:cantSplit/>
          <w:trHeight w:val="55"/>
        </w:trPr>
        <w:tc>
          <w:tcPr>
            <w:tcW w:w="7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24239" w:rsidRPr="00ED04B3" w:rsidRDefault="00B24239" w:rsidP="00694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3.1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3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24239" w:rsidRPr="00ED04B3" w:rsidRDefault="00B24239" w:rsidP="004C53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Проведение городских акций</w:t>
            </w:r>
          </w:p>
        </w:tc>
        <w:tc>
          <w:tcPr>
            <w:tcW w:w="21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360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21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B5077A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Количество мероприятий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B5077A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B24239" w:rsidRPr="009F5D9B">
        <w:trPr>
          <w:cantSplit/>
          <w:trHeight w:val="55"/>
        </w:trPr>
        <w:tc>
          <w:tcPr>
            <w:tcW w:w="7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ED04B3" w:rsidRDefault="00B24239" w:rsidP="00694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Default="00B24239" w:rsidP="004C53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B5077A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Количество участников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B5077A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</w:tr>
      <w:tr w:rsidR="00B24239" w:rsidRPr="009F5D9B">
        <w:trPr>
          <w:cantSplit/>
          <w:trHeight w:val="55"/>
        </w:trPr>
        <w:tc>
          <w:tcPr>
            <w:tcW w:w="7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24239" w:rsidRPr="00ED04B3" w:rsidRDefault="00B24239" w:rsidP="00694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3.2.</w:t>
            </w:r>
          </w:p>
        </w:tc>
        <w:tc>
          <w:tcPr>
            <w:tcW w:w="23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24239" w:rsidRPr="00997A39" w:rsidRDefault="00B24239" w:rsidP="004C53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97A3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Организация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деятельности</w:t>
            </w:r>
            <w:r w:rsidRPr="009F5D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молодежного клуба «Луч»</w:t>
            </w:r>
          </w:p>
        </w:tc>
        <w:tc>
          <w:tcPr>
            <w:tcW w:w="21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600,3</w:t>
            </w:r>
          </w:p>
        </w:tc>
        <w:tc>
          <w:tcPr>
            <w:tcW w:w="21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B5077A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Количество мероприятий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B5077A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</w:tr>
      <w:tr w:rsidR="00B24239" w:rsidRPr="009F5D9B">
        <w:trPr>
          <w:cantSplit/>
          <w:trHeight w:val="115"/>
        </w:trPr>
        <w:tc>
          <w:tcPr>
            <w:tcW w:w="7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Default="00B24239" w:rsidP="00694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97A39" w:rsidRDefault="00B24239" w:rsidP="004C53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B5077A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Количество участников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B5077A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</w:tr>
      <w:tr w:rsidR="00B24239" w:rsidRPr="009F5D9B">
        <w:trPr>
          <w:cantSplit/>
          <w:trHeight w:val="55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ED04B3" w:rsidRDefault="00B24239" w:rsidP="00694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3.3.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4E0AB6" w:rsidRDefault="00B24239" w:rsidP="004C53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Организация временной занятости подростков и молодежи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2 512,5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B5077A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Количество участников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B5077A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</w:tr>
      <w:tr w:rsidR="00B24239" w:rsidRPr="009F5D9B">
        <w:trPr>
          <w:cantSplit/>
          <w:trHeight w:val="55"/>
        </w:trPr>
        <w:tc>
          <w:tcPr>
            <w:tcW w:w="30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 по задаче 3: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9C0E22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3 472,8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B24239" w:rsidRPr="009F5D9B">
        <w:trPr>
          <w:cantSplit/>
          <w:trHeight w:val="55"/>
        </w:trPr>
        <w:tc>
          <w:tcPr>
            <w:tcW w:w="15480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Задача</w:t>
            </w:r>
            <w:r w:rsidRPr="009433BE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4. </w:t>
            </w:r>
            <w:r w:rsidRPr="009F5D9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Профилактика асоциального поведения в подростковой и молодежной среде</w:t>
            </w:r>
          </w:p>
        </w:tc>
      </w:tr>
      <w:tr w:rsidR="00B24239" w:rsidRPr="009F5D9B">
        <w:trPr>
          <w:cantSplit/>
          <w:trHeight w:val="5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39" w:rsidRPr="00ED04B3" w:rsidRDefault="00B24239" w:rsidP="00694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4.1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39" w:rsidRPr="005A3B29" w:rsidRDefault="00B24239" w:rsidP="004C53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Организация деятельности центра профилактики «Феникс» и Центра психологического консультирования «Спектр»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3 525,6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B5077A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Количество мероприятий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B5077A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</w:tr>
      <w:tr w:rsidR="00B24239" w:rsidRPr="009F5D9B">
        <w:trPr>
          <w:cantSplit/>
          <w:trHeight w:val="55"/>
        </w:trPr>
        <w:tc>
          <w:tcPr>
            <w:tcW w:w="30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 по задаче 4: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3 525,6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B24239" w:rsidRPr="009F5D9B">
        <w:trPr>
          <w:cantSplit/>
          <w:trHeight w:val="55"/>
        </w:trPr>
        <w:tc>
          <w:tcPr>
            <w:tcW w:w="15480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Задача</w:t>
            </w:r>
            <w:r w:rsidRPr="009433BE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5. </w:t>
            </w:r>
            <w:r w:rsidRPr="009F5D9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Поддержка молодых людей с ограниченными возможностями</w:t>
            </w:r>
          </w:p>
        </w:tc>
      </w:tr>
      <w:tr w:rsidR="00B24239" w:rsidRPr="009F5D9B">
        <w:trPr>
          <w:cantSplit/>
          <w:trHeight w:val="55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ED04B3" w:rsidRDefault="00B24239" w:rsidP="00694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5.1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ED04B3" w:rsidRDefault="00B24239" w:rsidP="004C53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Организация деятельности </w:t>
            </w:r>
            <w:r w:rsidRPr="009F5D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клуба социальной адаптации «Покрова»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9C0E22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660,3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B5077A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Количество мероприятий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B5077A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B24239" w:rsidRPr="009F5D9B">
        <w:trPr>
          <w:cantSplit/>
          <w:trHeight w:val="55"/>
        </w:trPr>
        <w:tc>
          <w:tcPr>
            <w:tcW w:w="7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24239" w:rsidRPr="00ED04B3" w:rsidRDefault="00B24239" w:rsidP="00694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5.2.</w:t>
            </w:r>
          </w:p>
        </w:tc>
        <w:tc>
          <w:tcPr>
            <w:tcW w:w="23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24239" w:rsidRPr="00ED04B3" w:rsidRDefault="00B24239" w:rsidP="004C53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Организация досуга молодых людей с ограниченными возможностями</w:t>
            </w:r>
          </w:p>
        </w:tc>
        <w:tc>
          <w:tcPr>
            <w:tcW w:w="21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21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B5077A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Количество мероприятий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B5077A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24239" w:rsidRPr="009F5D9B">
        <w:trPr>
          <w:cantSplit/>
          <w:trHeight w:val="55"/>
        </w:trPr>
        <w:tc>
          <w:tcPr>
            <w:tcW w:w="7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Default="00B24239" w:rsidP="00694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Default="00B24239" w:rsidP="004C53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B5077A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Количество участников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B5077A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B24239" w:rsidRPr="009F5D9B">
        <w:trPr>
          <w:cantSplit/>
          <w:trHeight w:val="55"/>
        </w:trPr>
        <w:tc>
          <w:tcPr>
            <w:tcW w:w="30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 по задаче 5: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750,3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B24239" w:rsidRPr="009F5D9B">
        <w:trPr>
          <w:cantSplit/>
          <w:trHeight w:val="55"/>
        </w:trPr>
        <w:tc>
          <w:tcPr>
            <w:tcW w:w="15480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Задача</w:t>
            </w:r>
            <w:r w:rsidRPr="009433BE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6. </w:t>
            </w:r>
            <w:r w:rsidRPr="009F5D9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Поддержка института молодой семьи, формирование в сознании молодых граждан уважения к семейным ценностям</w:t>
            </w:r>
          </w:p>
        </w:tc>
      </w:tr>
      <w:tr w:rsidR="00B24239" w:rsidRPr="009F5D9B">
        <w:trPr>
          <w:cantSplit/>
          <w:trHeight w:val="55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ED04B3" w:rsidRDefault="00B24239" w:rsidP="00694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6.1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1966B6" w:rsidRDefault="00B24239" w:rsidP="004C53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5D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 деятельности к</w:t>
            </w: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луба семьи МО Сертолово «Счастливы вместе!»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600,3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B5077A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Количество мероприятий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B5077A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B24239" w:rsidRPr="009F5D9B">
        <w:trPr>
          <w:cantSplit/>
          <w:trHeight w:val="55"/>
        </w:trPr>
        <w:tc>
          <w:tcPr>
            <w:tcW w:w="30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 по задаче 6: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600,3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B24239" w:rsidRPr="009F5D9B">
        <w:trPr>
          <w:cantSplit/>
          <w:trHeight w:val="55"/>
        </w:trPr>
        <w:tc>
          <w:tcPr>
            <w:tcW w:w="15480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Задача</w:t>
            </w:r>
            <w:r w:rsidRPr="00E93A9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7. </w:t>
            </w:r>
            <w:r w:rsidRPr="009F5D9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Развитие и укрепление материально-технической базы для организации мероприятий для детей, подростков и молодежи</w:t>
            </w:r>
          </w:p>
        </w:tc>
      </w:tr>
      <w:tr w:rsidR="00B24239" w:rsidRPr="009F5D9B">
        <w:trPr>
          <w:cantSplit/>
          <w:trHeight w:val="55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ED04B3" w:rsidRDefault="00B24239" w:rsidP="00694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7.1.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ED04B3" w:rsidRDefault="00B24239" w:rsidP="004C537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Содержание недвижимого и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особо ценного</w:t>
            </w: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движимого имущества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849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Количество объектов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B24239" w:rsidRPr="009F5D9B">
        <w:trPr>
          <w:cantSplit/>
          <w:trHeight w:val="55"/>
        </w:trPr>
        <w:tc>
          <w:tcPr>
            <w:tcW w:w="30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 по задаче 7: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849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B24239" w:rsidRPr="009F5D9B">
        <w:trPr>
          <w:cantSplit/>
          <w:trHeight w:val="55"/>
        </w:trPr>
        <w:tc>
          <w:tcPr>
            <w:tcW w:w="15480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Задача8</w:t>
            </w:r>
            <w:r w:rsidRPr="00E93A9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. </w:t>
            </w:r>
            <w:r w:rsidRPr="009F5D9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Реализация мероприятий программы</w:t>
            </w:r>
          </w:p>
        </w:tc>
      </w:tr>
      <w:tr w:rsidR="00B24239" w:rsidRPr="009F5D9B">
        <w:trPr>
          <w:cantSplit/>
          <w:trHeight w:val="55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ED04B3" w:rsidRDefault="00B24239" w:rsidP="00694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.1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ED04B3" w:rsidRDefault="00B24239" w:rsidP="004C53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04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Обеспечение деятельности подведомственного муниципального автономного учреждения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11 469,9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Уровень достижения ежегодного показателя мероприятий программы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B24239" w:rsidRPr="009F5D9B">
        <w:trPr>
          <w:cantSplit/>
          <w:trHeight w:val="55"/>
        </w:trPr>
        <w:tc>
          <w:tcPr>
            <w:tcW w:w="30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391910" w:rsidRDefault="00B24239" w:rsidP="004C537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191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по задаче 8: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11 469,9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B24239" w:rsidRPr="009F5D9B">
        <w:trPr>
          <w:cantSplit/>
          <w:trHeight w:val="55"/>
        </w:trPr>
        <w:tc>
          <w:tcPr>
            <w:tcW w:w="30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391910" w:rsidRDefault="00B24239" w:rsidP="004C537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191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по программе: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  <w:r w:rsidRPr="009F5D9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964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F5D9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239" w:rsidRPr="009F5D9B" w:rsidRDefault="00B24239" w:rsidP="004C5373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B24239" w:rsidRDefault="00B24239" w:rsidP="00FC24C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24239" w:rsidRDefault="00B24239" w:rsidP="00FC24C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24239" w:rsidRPr="000F176D" w:rsidRDefault="00B24239" w:rsidP="000F176D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0F176D">
        <w:rPr>
          <w:rFonts w:ascii="Times New Roman" w:hAnsi="Times New Roman" w:cs="Times New Roman"/>
          <w:sz w:val="28"/>
          <w:szCs w:val="28"/>
        </w:rPr>
        <w:t>Руководитель программы:</w:t>
      </w:r>
    </w:p>
    <w:p w:rsidR="00B24239" w:rsidRPr="000F176D" w:rsidRDefault="00B24239" w:rsidP="000F176D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0F176D">
        <w:rPr>
          <w:rFonts w:ascii="Times New Roman" w:hAnsi="Times New Roman" w:cs="Times New Roman"/>
          <w:sz w:val="28"/>
          <w:szCs w:val="28"/>
        </w:rPr>
        <w:t>начальник отдела местного самоуправления                                И.Н. Буравская</w:t>
      </w:r>
    </w:p>
    <w:p w:rsidR="00B24239" w:rsidRPr="000F176D" w:rsidRDefault="00B24239" w:rsidP="000F176D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0F176D">
        <w:rPr>
          <w:rFonts w:ascii="Times New Roman" w:hAnsi="Times New Roman" w:cs="Times New Roman"/>
          <w:sz w:val="28"/>
          <w:szCs w:val="28"/>
        </w:rPr>
        <w:t xml:space="preserve">администрации МО Сертолово   </w:t>
      </w:r>
      <w:r w:rsidRPr="000F176D">
        <w:rPr>
          <w:rFonts w:ascii="Times New Roman" w:hAnsi="Times New Roman" w:cs="Times New Roman"/>
          <w:sz w:val="28"/>
          <w:szCs w:val="28"/>
        </w:rPr>
        <w:tab/>
      </w:r>
      <w:r w:rsidRPr="000F176D">
        <w:rPr>
          <w:rFonts w:ascii="Times New Roman" w:hAnsi="Times New Roman" w:cs="Times New Roman"/>
          <w:sz w:val="28"/>
          <w:szCs w:val="28"/>
        </w:rPr>
        <w:tab/>
      </w:r>
    </w:p>
    <w:p w:rsidR="00B24239" w:rsidRDefault="00B24239" w:rsidP="00FC24C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B24239" w:rsidSect="00733B9E">
      <w:pgSz w:w="16838" w:h="11906" w:orient="landscape"/>
      <w:pgMar w:top="1701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25758"/>
    <w:rsid w:val="00030647"/>
    <w:rsid w:val="00046055"/>
    <w:rsid w:val="00080C6B"/>
    <w:rsid w:val="000A4D64"/>
    <w:rsid w:val="000C1B32"/>
    <w:rsid w:val="000E153A"/>
    <w:rsid w:val="000F176D"/>
    <w:rsid w:val="001025F1"/>
    <w:rsid w:val="001133A9"/>
    <w:rsid w:val="001165A5"/>
    <w:rsid w:val="00122561"/>
    <w:rsid w:val="00125758"/>
    <w:rsid w:val="00156F99"/>
    <w:rsid w:val="00172F90"/>
    <w:rsid w:val="00177096"/>
    <w:rsid w:val="00177A9E"/>
    <w:rsid w:val="001966B6"/>
    <w:rsid w:val="001B3A50"/>
    <w:rsid w:val="001B6760"/>
    <w:rsid w:val="00202761"/>
    <w:rsid w:val="002042E6"/>
    <w:rsid w:val="002227A8"/>
    <w:rsid w:val="00234027"/>
    <w:rsid w:val="00250CC9"/>
    <w:rsid w:val="00254655"/>
    <w:rsid w:val="00260B58"/>
    <w:rsid w:val="00261EA8"/>
    <w:rsid w:val="002A222F"/>
    <w:rsid w:val="002C008A"/>
    <w:rsid w:val="002D1D3D"/>
    <w:rsid w:val="002E381B"/>
    <w:rsid w:val="002E41CB"/>
    <w:rsid w:val="002E6AD0"/>
    <w:rsid w:val="002F1D33"/>
    <w:rsid w:val="002F3EF3"/>
    <w:rsid w:val="002F466D"/>
    <w:rsid w:val="00306523"/>
    <w:rsid w:val="00314213"/>
    <w:rsid w:val="0032444E"/>
    <w:rsid w:val="00325DE4"/>
    <w:rsid w:val="00326FA7"/>
    <w:rsid w:val="00345899"/>
    <w:rsid w:val="00355989"/>
    <w:rsid w:val="00361723"/>
    <w:rsid w:val="003660E5"/>
    <w:rsid w:val="003820C3"/>
    <w:rsid w:val="00384D33"/>
    <w:rsid w:val="00384F0D"/>
    <w:rsid w:val="00385FA2"/>
    <w:rsid w:val="00391910"/>
    <w:rsid w:val="003B43CA"/>
    <w:rsid w:val="003D08D2"/>
    <w:rsid w:val="003E3EB5"/>
    <w:rsid w:val="003F1820"/>
    <w:rsid w:val="0041348B"/>
    <w:rsid w:val="00413654"/>
    <w:rsid w:val="00413BD1"/>
    <w:rsid w:val="00437395"/>
    <w:rsid w:val="004C5373"/>
    <w:rsid w:val="004E0AB6"/>
    <w:rsid w:val="004E1751"/>
    <w:rsid w:val="004F024C"/>
    <w:rsid w:val="004F1922"/>
    <w:rsid w:val="0053679F"/>
    <w:rsid w:val="00595130"/>
    <w:rsid w:val="00595825"/>
    <w:rsid w:val="005A3B29"/>
    <w:rsid w:val="005A53CD"/>
    <w:rsid w:val="005B4B02"/>
    <w:rsid w:val="005C2BF9"/>
    <w:rsid w:val="005C45D8"/>
    <w:rsid w:val="005E4F6C"/>
    <w:rsid w:val="005F1EC9"/>
    <w:rsid w:val="006039C9"/>
    <w:rsid w:val="00615B2E"/>
    <w:rsid w:val="00640307"/>
    <w:rsid w:val="0069480B"/>
    <w:rsid w:val="0069531C"/>
    <w:rsid w:val="006A5BC5"/>
    <w:rsid w:val="006A733B"/>
    <w:rsid w:val="00702A5B"/>
    <w:rsid w:val="00704B71"/>
    <w:rsid w:val="0072769D"/>
    <w:rsid w:val="00727C8E"/>
    <w:rsid w:val="00733B9E"/>
    <w:rsid w:val="00761E7F"/>
    <w:rsid w:val="00762678"/>
    <w:rsid w:val="00771B35"/>
    <w:rsid w:val="007A4E1B"/>
    <w:rsid w:val="007C2373"/>
    <w:rsid w:val="007D3A43"/>
    <w:rsid w:val="007F11F7"/>
    <w:rsid w:val="00807110"/>
    <w:rsid w:val="00816BF4"/>
    <w:rsid w:val="00822B96"/>
    <w:rsid w:val="00823B20"/>
    <w:rsid w:val="008248B4"/>
    <w:rsid w:val="00863748"/>
    <w:rsid w:val="00866B64"/>
    <w:rsid w:val="00891636"/>
    <w:rsid w:val="00895761"/>
    <w:rsid w:val="008A24A4"/>
    <w:rsid w:val="008A6595"/>
    <w:rsid w:val="008B3E5B"/>
    <w:rsid w:val="008B56DF"/>
    <w:rsid w:val="008D04A9"/>
    <w:rsid w:val="008E34DB"/>
    <w:rsid w:val="00901A55"/>
    <w:rsid w:val="009020DB"/>
    <w:rsid w:val="00903855"/>
    <w:rsid w:val="0090737B"/>
    <w:rsid w:val="009153C6"/>
    <w:rsid w:val="009433BE"/>
    <w:rsid w:val="00943BAA"/>
    <w:rsid w:val="00965FA0"/>
    <w:rsid w:val="00997A39"/>
    <w:rsid w:val="009B18BC"/>
    <w:rsid w:val="009C0E22"/>
    <w:rsid w:val="009E416F"/>
    <w:rsid w:val="009F3257"/>
    <w:rsid w:val="009F5D9B"/>
    <w:rsid w:val="00A37125"/>
    <w:rsid w:val="00A46E3C"/>
    <w:rsid w:val="00A50DF9"/>
    <w:rsid w:val="00A51A50"/>
    <w:rsid w:val="00A8219B"/>
    <w:rsid w:val="00A83132"/>
    <w:rsid w:val="00A84851"/>
    <w:rsid w:val="00A9356C"/>
    <w:rsid w:val="00AC635B"/>
    <w:rsid w:val="00AD184F"/>
    <w:rsid w:val="00AE6B53"/>
    <w:rsid w:val="00AF7A75"/>
    <w:rsid w:val="00B028E4"/>
    <w:rsid w:val="00B11F5A"/>
    <w:rsid w:val="00B16B6F"/>
    <w:rsid w:val="00B24239"/>
    <w:rsid w:val="00B43283"/>
    <w:rsid w:val="00B5077A"/>
    <w:rsid w:val="00B60CF6"/>
    <w:rsid w:val="00B84B40"/>
    <w:rsid w:val="00B90932"/>
    <w:rsid w:val="00BB1FBE"/>
    <w:rsid w:val="00BB75C1"/>
    <w:rsid w:val="00BF7818"/>
    <w:rsid w:val="00C2239C"/>
    <w:rsid w:val="00C420CA"/>
    <w:rsid w:val="00C46757"/>
    <w:rsid w:val="00C62E4E"/>
    <w:rsid w:val="00C7441F"/>
    <w:rsid w:val="00C770F7"/>
    <w:rsid w:val="00C80B28"/>
    <w:rsid w:val="00C9203D"/>
    <w:rsid w:val="00C977D7"/>
    <w:rsid w:val="00CA3DF3"/>
    <w:rsid w:val="00CA48C8"/>
    <w:rsid w:val="00CC0935"/>
    <w:rsid w:val="00CD4F56"/>
    <w:rsid w:val="00CF747E"/>
    <w:rsid w:val="00D331AF"/>
    <w:rsid w:val="00D33913"/>
    <w:rsid w:val="00D37EFF"/>
    <w:rsid w:val="00D441E5"/>
    <w:rsid w:val="00D537AB"/>
    <w:rsid w:val="00D572E9"/>
    <w:rsid w:val="00D6365A"/>
    <w:rsid w:val="00D814DF"/>
    <w:rsid w:val="00DC3691"/>
    <w:rsid w:val="00DD6415"/>
    <w:rsid w:val="00DE78F5"/>
    <w:rsid w:val="00E00AF7"/>
    <w:rsid w:val="00E137FF"/>
    <w:rsid w:val="00E15FF1"/>
    <w:rsid w:val="00E20597"/>
    <w:rsid w:val="00E278FB"/>
    <w:rsid w:val="00E47E9F"/>
    <w:rsid w:val="00E5526D"/>
    <w:rsid w:val="00E6725D"/>
    <w:rsid w:val="00E72C8E"/>
    <w:rsid w:val="00E93A97"/>
    <w:rsid w:val="00EB3EAF"/>
    <w:rsid w:val="00ED04B3"/>
    <w:rsid w:val="00EF3CCA"/>
    <w:rsid w:val="00F16636"/>
    <w:rsid w:val="00F178F5"/>
    <w:rsid w:val="00F346FD"/>
    <w:rsid w:val="00F438E5"/>
    <w:rsid w:val="00F848F4"/>
    <w:rsid w:val="00F90925"/>
    <w:rsid w:val="00FC24C4"/>
    <w:rsid w:val="00FC3CFE"/>
    <w:rsid w:val="00FC4231"/>
    <w:rsid w:val="00FE6A78"/>
    <w:rsid w:val="00FF54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7110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1 Знак Знак Знак"/>
    <w:basedOn w:val="Normal"/>
    <w:uiPriority w:val="99"/>
    <w:rsid w:val="00125758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NoSpacing">
    <w:name w:val="No Spacing"/>
    <w:uiPriority w:val="99"/>
    <w:qFormat/>
    <w:rsid w:val="00125758"/>
    <w:rPr>
      <w:rFonts w:cs="Calibri"/>
      <w:lang w:eastAsia="en-US"/>
    </w:rPr>
  </w:style>
  <w:style w:type="paragraph" w:customStyle="1" w:styleId="ConsPlusNormal">
    <w:name w:val="ConsPlusNormal"/>
    <w:link w:val="ConsPlusNormal0"/>
    <w:uiPriority w:val="99"/>
    <w:rsid w:val="00FC24C4"/>
    <w:pPr>
      <w:widowControl w:val="0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basedOn w:val="DefaultParagraphFont"/>
    <w:link w:val="ConsPlusNormal"/>
    <w:uiPriority w:val="99"/>
    <w:locked/>
    <w:rsid w:val="00FC24C4"/>
    <w:rPr>
      <w:rFonts w:ascii="Arial" w:hAnsi="Arial" w:cs="Arial"/>
      <w:lang w:val="ru-RU" w:eastAsia="ru-RU"/>
    </w:rPr>
  </w:style>
  <w:style w:type="paragraph" w:customStyle="1" w:styleId="Preformat">
    <w:name w:val="Preformat"/>
    <w:link w:val="Preformat0"/>
    <w:uiPriority w:val="99"/>
    <w:rsid w:val="00FC24C4"/>
    <w:rPr>
      <w:rFonts w:ascii="Courier New" w:eastAsia="Times New Roman" w:hAnsi="Courier New" w:cs="Courier New"/>
      <w:sz w:val="20"/>
      <w:szCs w:val="20"/>
    </w:rPr>
  </w:style>
  <w:style w:type="character" w:customStyle="1" w:styleId="Preformat0">
    <w:name w:val="Preformat Знак"/>
    <w:basedOn w:val="DefaultParagraphFont"/>
    <w:link w:val="Preformat"/>
    <w:uiPriority w:val="99"/>
    <w:locked/>
    <w:rsid w:val="00FC24C4"/>
    <w:rPr>
      <w:rFonts w:ascii="Courier New" w:hAnsi="Courier New" w:cs="Courier New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357</TotalTime>
  <Pages>7</Pages>
  <Words>1695</Words>
  <Characters>9665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28</cp:revision>
  <cp:lastPrinted>2016-10-20T08:56:00Z</cp:lastPrinted>
  <dcterms:created xsi:type="dcterms:W3CDTF">2016-10-11T07:38:00Z</dcterms:created>
  <dcterms:modified xsi:type="dcterms:W3CDTF">2016-10-21T09:49:00Z</dcterms:modified>
</cp:coreProperties>
</file>